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</w:rPr>
        <w:t>《我们大家跳起来》</w:t>
      </w:r>
    </w:p>
    <w:bookmarkEnd w:id="0"/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教学目标：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一、情感态度与价值观：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学唱歌曲《我们大家跳起来》，体验歌曲优雅高贵的旋律和轻盈明快的节奏，感受歌曲表达的欢乐情绪。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二、过程与方法：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运用体验、感知的方法，在律动、舞蹈、听辨、指挥等多种音乐实践活动中表现3/4拍的节拍韵律，并初步感知“小步舞曲”的风格特点。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三、知识与技能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掌握《我们大家跳起来》旋律中的跳进、级进和顿音记号。顿音的运用，短促、轻巧而有弹性。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教材分析：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这首歌曲是根据《巴赫初级钢琴集》中第一首“小步舞曲”的第一乐段旋律，由前上海音乐学院附中校长吴国钧填词而成。歌曲以徐缓的速度表现了典雅而活泼的舞蹈形象，很适合儿童歌唱、舞蹈。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教学对象分析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三年级的学生随着年龄和知识的增长，体验感受和探索创造的活动能力增强，但学习的兴趣容易分化，所以教师要选择生动活泼的教学方法来吸引学生,使他们积极主动的参与音乐活动。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教学重点：</w:t>
      </w:r>
      <w:r>
        <w:rPr>
          <w:rFonts w:ascii="Arial" w:hAnsi="Arial" w:cs="Arial"/>
          <w:kern w:val="0"/>
          <w:szCs w:val="21"/>
        </w:rPr>
        <w:t>掌握级进和跳进。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教学难点：</w:t>
      </w:r>
      <w:r>
        <w:rPr>
          <w:rFonts w:ascii="Arial" w:hAnsi="Arial" w:cs="Arial"/>
          <w:kern w:val="0"/>
          <w:szCs w:val="21"/>
        </w:rPr>
        <w:t>会运用短促、轻巧而有弹性的顿音演唱歌曲。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课时安排：</w:t>
      </w:r>
      <w:r>
        <w:rPr>
          <w:rFonts w:ascii="Arial" w:hAnsi="Arial" w:cs="Arial"/>
          <w:kern w:val="0"/>
          <w:szCs w:val="21"/>
        </w:rPr>
        <w:t>第一课时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教学准备：</w:t>
      </w:r>
      <w:r>
        <w:rPr>
          <w:rFonts w:ascii="Arial" w:hAnsi="Arial" w:cs="Arial"/>
          <w:kern w:val="0"/>
          <w:szCs w:val="21"/>
        </w:rPr>
        <w:t>课件、鼓、图片、钢琴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bCs/>
          <w:kern w:val="0"/>
          <w:szCs w:val="21"/>
        </w:rPr>
        <w:t>教学过程：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一、发声练习：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 xml:space="preserve">1.   5 1   </w:t>
      </w:r>
      <w:r>
        <w:rPr>
          <w:rFonts w:ascii="Arial" w:hAnsi="Arial" w:cs="Arial"/>
          <w:kern w:val="0"/>
          <w:szCs w:val="21"/>
          <w:u w:val="single"/>
        </w:rPr>
        <w:t xml:space="preserve">55 </w:t>
      </w:r>
      <w:r>
        <w:rPr>
          <w:rFonts w:ascii="Arial" w:hAnsi="Arial" w:cs="Arial"/>
          <w:kern w:val="0"/>
          <w:szCs w:val="21"/>
        </w:rPr>
        <w:t>   1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师：让我们一起开开声，老虎的大嘴巴准备，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过渡：同学们今天的声音还挺漂亮的，知道我们刚刚唱的发音练习是由哪两个音组成的？（5 1）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2</w:t>
      </w:r>
      <w:r>
        <w:rPr>
          <w:rFonts w:hint="eastAsia" w:ascii="Arial" w:hAnsi="Arial" w:cs="Arial"/>
          <w:kern w:val="0"/>
          <w:szCs w:val="21"/>
        </w:rPr>
        <w:t>）</w:t>
      </w:r>
      <w:r>
        <w:rPr>
          <w:rFonts w:ascii="Arial" w:hAnsi="Arial" w:cs="Arial"/>
          <w:kern w:val="0"/>
          <w:szCs w:val="21"/>
        </w:rPr>
        <w:t>认识音的级进、跳进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师：对了，sol可比do要怎样？（打手号及琴声感受音高）它们中间可跳过好几个音，这样的行进方式叫跳进。还有一种是一级一级上或者下，这种叫级进。你们来找找这句旋律中谁跟谁是跳进、谁跟谁是级进。（出示乐句）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 xml:space="preserve">下面考考同学们。板出5 </w:t>
      </w:r>
      <w:r>
        <w:rPr>
          <w:rFonts w:ascii="Arial" w:hAnsi="Arial" w:cs="Arial"/>
          <w:kern w:val="0"/>
          <w:szCs w:val="21"/>
          <w:u w:val="single"/>
        </w:rPr>
        <w:t>12</w:t>
      </w:r>
      <w:r>
        <w:rPr>
          <w:rFonts w:ascii="Arial" w:hAnsi="Arial" w:cs="Arial"/>
          <w:kern w:val="0"/>
          <w:szCs w:val="21"/>
        </w:rPr>
        <w:t xml:space="preserve"> </w:t>
      </w:r>
      <w:r>
        <w:rPr>
          <w:rFonts w:ascii="Arial" w:hAnsi="Arial" w:cs="Arial"/>
          <w:kern w:val="0"/>
          <w:szCs w:val="21"/>
          <w:u w:val="single"/>
        </w:rPr>
        <w:t>34</w:t>
      </w:r>
      <w:r>
        <w:rPr>
          <w:rFonts w:ascii="Arial" w:hAnsi="Arial" w:cs="Arial"/>
          <w:kern w:val="0"/>
          <w:szCs w:val="21"/>
        </w:rPr>
        <w:t xml:space="preserve"> 5 1 1（师唱，讲解。）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二、进行新课：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（一）.欣赏《G大调小步舞曲》：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放录音《我们大家跳起来》）------同学们听了感觉怎样(有什么感受)？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（二）歌曲学唱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1．找乐句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把打乱的乐句按顺序排出来。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2.找拍子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把强拍、弱拍贴到相应的音符上。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三、创编表演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师：优美的歌声把大家带到宫廷舞会上，小步舞曲起源于法国的一种三拍子民间舞蹈，这种舞蹈在17世纪50年代在法国宫廷和贵族社会中很流行。小步舞风格典雅、庄严，速度中庸。不知道你们当中有没有小乐手弹奏这首舞曲。师教基本舞步，生学</w:t>
      </w:r>
    </w:p>
    <w:p>
      <w:pPr>
        <w:widowControl/>
        <w:shd w:val="clear" w:color="auto" w:fill="FFFFFF"/>
        <w:spacing w:line="36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四、总结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同学们，今天我们通过欣赏德国作家巴赫的《G大调小步舞曲》以及对歌曲《我们大家跳起来》的学习，很好地体验了三拍子节奏的强弱规律，在此过程中，老师看到同学们无论在欣赏、还是歌曲的学唱、或是表演等环节，大家由始至终都散发出愉快的心情，在此，我希望同学们能把这种快乐带入到今后的学习当中去，做一个健康成长、快乐生活的人。最后让我一起再次聆听，尽情享受这美妙的音乐。</w:t>
      </w:r>
    </w:p>
    <w:p>
      <w:pPr>
        <w:jc w:val="left"/>
        <w:rPr>
          <w:rFonts w:hint="eastAsia" w:ascii="宋体" w:hAnsi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17DD6"/>
    <w:rsid w:val="6D535020"/>
    <w:rsid w:val="7D01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2018-04-19T05:22:00Z</dcterms:created>
  <dc:creator>梦醒听风</dc:creator>
  <cp:lastModifiedBy>梦醒听风</cp:lastModifiedBy>
  <dcterms:modified xsi:type="dcterms:W3CDTF">2018-04-19T05:24:22Z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