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《土风舞》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【教学目标】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1、认知目标：能听辨并正确演唱歌曲中的切分音节奏，用热烈、欢快的情绪和轻快有力的声音演唱歌曲。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2、能力目标：通过节奏练习、演唱、创编、表演培养学生的创造性思维和对音乐的感受能力，表现能力。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3、情感目标：通过集体表演培养学生爱好音乐的情趣，同时培养学生团结合作意识和创新意识。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【教学重点】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能用热烈、欢快的情绪和轻快有力的声音演唱歌曲。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【教学难点】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歌曲中切分音节奏的听辨与正确演唱。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【教学课时】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一课时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【教具准备】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多媒体课件、电子琴、铃鼓、沙锤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【教学过程】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一、情境导入，律动激趣。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1、学生随着《土风舞》音乐以律动的形式体验音乐热烈、欢快的情绪。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2、师拍节奏，学生模仿练习。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教师用声势律动拍出切分节奏学生模仿。速度由慢到快，难度由易到难。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3、讲解难点节奏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>ⅹ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4、学生用“啦”模唱《土风舞》，感受节奏“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>ⅹ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 xml:space="preserve"> ︳</w:t>
      </w:r>
      <w:r>
        <w:rPr>
          <w:rFonts w:hint="eastAsia" w:ascii="宋体" w:hAnsi="宋体"/>
          <w:szCs w:val="21"/>
          <w:u w:val="single"/>
        </w:rPr>
        <w:t>ⅹⅹ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u w:val="single"/>
        </w:rPr>
        <w:t>ⅹo</w:t>
      </w:r>
      <w:r>
        <w:rPr>
          <w:rFonts w:hint="eastAsia" w:ascii="宋体" w:hAnsi="宋体"/>
          <w:szCs w:val="21"/>
        </w:rPr>
        <w:t xml:space="preserve"> ︳”。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5、揭题：《土风舞》，简介。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二、自主探究，学唱歌曲。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（一）找一找。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学生听范唱找出节奏完全相同的乐句。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ⅹ  ⅹ ︱ ⅹ   ⅹ ︱ 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 xml:space="preserve"> ⅹ 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 xml:space="preserve"> ︳</w:t>
      </w:r>
      <w:r>
        <w:rPr>
          <w:rFonts w:hint="eastAsia" w:ascii="宋体" w:hAnsi="宋体"/>
          <w:szCs w:val="21"/>
          <w:u w:val="single"/>
        </w:rPr>
        <w:t>ⅹⅹ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u w:val="single"/>
        </w:rPr>
        <w:t>ⅹo</w:t>
      </w:r>
      <w:r>
        <w:rPr>
          <w:rFonts w:hint="eastAsia" w:ascii="宋体" w:hAnsi="宋体"/>
          <w:szCs w:val="21"/>
        </w:rPr>
        <w:t xml:space="preserve"> ︳    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ⅹ·</w:t>
      </w:r>
      <w:r>
        <w:rPr>
          <w:rFonts w:hint="eastAsia" w:ascii="宋体" w:hAnsi="宋体"/>
          <w:szCs w:val="21"/>
          <w:u w:val="single"/>
        </w:rPr>
        <w:t>ⅹ</w:t>
      </w:r>
      <w:r>
        <w:rPr>
          <w:rFonts w:hint="eastAsia" w:ascii="宋体" w:hAnsi="宋体"/>
          <w:szCs w:val="21"/>
        </w:rPr>
        <w:t xml:space="preserve"> ︱</w:t>
      </w:r>
      <w:r>
        <w:rPr>
          <w:rFonts w:hint="eastAsia" w:ascii="宋体" w:hAnsi="宋体"/>
          <w:szCs w:val="21"/>
          <w:u w:val="single"/>
        </w:rPr>
        <w:t>ⅹⅹ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u w:val="single"/>
        </w:rPr>
        <w:t>ⅹo</w:t>
      </w:r>
      <w:r>
        <w:rPr>
          <w:rFonts w:hint="eastAsia" w:ascii="宋体" w:hAnsi="宋体"/>
          <w:szCs w:val="21"/>
        </w:rPr>
        <w:t xml:space="preserve"> ︳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（二）读一读。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以接龙、齐读的形式按节拍读歌词，突出切分节奏，感受歌词表达的情绪。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（三）唱一唱。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1、教师用电子琴教唱歌谱（放慢速度），发现学生的疑难问题。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2、以师生、生生、男女接龙的形式演唱歌词。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（四）比一比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1、聆听范唱，比较不同。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2、歌曲处理，加强歌曲演唱的表现力。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用对比的方法引导学生从速度、力度、情绪等方面表现歌曲。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三、创编表演，体验情感。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1、欣赏视频，找出土风舞的舞蹈动作特点。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2、创编活动：学生讨论并实践-----“快乐学习土风舞”。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四、小结，畅谈收获。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以生评、师评等方式小结本课的收获与感想。</w:t>
      </w:r>
    </w:p>
    <w:p>
      <w:pPr>
        <w:jc w:val="left"/>
        <w:rPr>
          <w:rFonts w:hint="eastAsia" w:ascii="宋体" w:hAnsi="宋体"/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320DF"/>
    <w:rsid w:val="3CB320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2018-04-19T05:24:00Z</dcterms:created>
  <dc:creator>梦醒听风</dc:creator>
  <cp:lastModifiedBy>梦醒听风</cp:lastModifiedBy>
  <dcterms:modified xsi:type="dcterms:W3CDTF">2018-04-19T05:25:55Z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